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A06547" w14:textId="67C6D3F8" w:rsidR="00602832" w:rsidRDefault="00220631" w:rsidP="00E71FC3">
      <w:pPr>
        <w:pStyle w:val="NoSpacing"/>
      </w:pPr>
      <w:r>
        <w:rPr>
          <w:u w:val="single"/>
        </w:rPr>
        <w:t>Isabel BEAUMONT</w:t>
      </w:r>
      <w:r>
        <w:t xml:space="preserve">     (d.1424)</w:t>
      </w:r>
    </w:p>
    <w:p w14:paraId="51BEC1B6" w14:textId="1E1A3D2F" w:rsidR="00220631" w:rsidRDefault="00220631" w:rsidP="00E71FC3">
      <w:pPr>
        <w:pStyle w:val="NoSpacing"/>
      </w:pPr>
    </w:p>
    <w:p w14:paraId="6FA9F449" w14:textId="660D87E8" w:rsidR="00220631" w:rsidRDefault="00220631" w:rsidP="00E71FC3">
      <w:pPr>
        <w:pStyle w:val="NoSpacing"/>
      </w:pPr>
    </w:p>
    <w:p w14:paraId="3023C4FF" w14:textId="61AD331D" w:rsidR="00220631" w:rsidRDefault="00220631" w:rsidP="00E71FC3">
      <w:pPr>
        <w:pStyle w:val="NoSpacing"/>
      </w:pPr>
      <w:r>
        <w:t>= William Beaumont, esquire.</w:t>
      </w:r>
    </w:p>
    <w:p w14:paraId="4C8EC12B" w14:textId="44EEA13C" w:rsidR="00220631" w:rsidRDefault="00220631" w:rsidP="00E71FC3">
      <w:pPr>
        <w:pStyle w:val="NoSpacing"/>
      </w:pPr>
      <w:r>
        <w:t>(www.inquisitionspostmortem.ac.uk ref. eCIPM 22-284)</w:t>
      </w:r>
    </w:p>
    <w:p w14:paraId="11AC48A7" w14:textId="20C88996" w:rsidR="00220631" w:rsidRDefault="00220631" w:rsidP="00E71FC3">
      <w:pPr>
        <w:pStyle w:val="NoSpacing"/>
      </w:pPr>
      <w:r>
        <w:t>Son:   Thomas(q.v.).   (ibid.)</w:t>
      </w:r>
    </w:p>
    <w:p w14:paraId="485308C6" w14:textId="34846022" w:rsidR="00220631" w:rsidRDefault="00220631" w:rsidP="00E71FC3">
      <w:pPr>
        <w:pStyle w:val="NoSpacing"/>
      </w:pPr>
    </w:p>
    <w:p w14:paraId="5568C7C6" w14:textId="2FC4E573" w:rsidR="00220631" w:rsidRDefault="00220631" w:rsidP="00E71FC3">
      <w:pPr>
        <w:pStyle w:val="NoSpacing"/>
      </w:pPr>
    </w:p>
    <w:p w14:paraId="2FA3438C" w14:textId="120711D7" w:rsidR="00220631" w:rsidRDefault="00220631" w:rsidP="00E71FC3">
      <w:pPr>
        <w:pStyle w:val="NoSpacing"/>
      </w:pPr>
      <w:r>
        <w:t>22 Apr.1424</w:t>
      </w:r>
      <w:r>
        <w:tab/>
        <w:t>She died.   (ibid.)</w:t>
      </w:r>
    </w:p>
    <w:p w14:paraId="1B32AD21" w14:textId="1340D915" w:rsidR="00602832" w:rsidRDefault="00602832" w:rsidP="00E71FC3">
      <w:pPr>
        <w:pStyle w:val="NoSpacing"/>
      </w:pPr>
      <w:r>
        <w:t>29 Apr.</w:t>
      </w:r>
      <w:r>
        <w:tab/>
        <w:t>Writs of diem clausit extremum to the Escheators of Wiltshire, Berkshire,</w:t>
      </w:r>
    </w:p>
    <w:p w14:paraId="31DFB42F" w14:textId="11C79027" w:rsidR="00602832" w:rsidRDefault="00602832" w:rsidP="00E71FC3">
      <w:pPr>
        <w:pStyle w:val="NoSpacing"/>
      </w:pPr>
      <w:r>
        <w:tab/>
      </w:r>
      <w:r>
        <w:tab/>
        <w:t>Devon &amp; Cornwall, Somerset &amp; Dorset and Gloucestershire.</w:t>
      </w:r>
    </w:p>
    <w:p w14:paraId="6D3EF234" w14:textId="62A193DA" w:rsidR="00602832" w:rsidRDefault="00602832" w:rsidP="00E71FC3">
      <w:pPr>
        <w:pStyle w:val="NoSpacing"/>
      </w:pPr>
      <w:r>
        <w:tab/>
      </w:r>
      <w:r>
        <w:tab/>
        <w:t>(C.F.R. 1422-30 p.51)</w:t>
      </w:r>
    </w:p>
    <w:p w14:paraId="34443295" w14:textId="375550ED" w:rsidR="00220631" w:rsidRDefault="00220631" w:rsidP="00E71FC3">
      <w:pPr>
        <w:pStyle w:val="NoSpacing"/>
      </w:pPr>
    </w:p>
    <w:p w14:paraId="5F0E62EC" w14:textId="45F5D4DF" w:rsidR="00220631" w:rsidRDefault="00220631" w:rsidP="00E71FC3">
      <w:pPr>
        <w:pStyle w:val="NoSpacing"/>
      </w:pPr>
    </w:p>
    <w:p w14:paraId="02F44063" w14:textId="340447AF" w:rsidR="00220631" w:rsidRDefault="00220631" w:rsidP="00E71FC3">
      <w:pPr>
        <w:pStyle w:val="NoSpacing"/>
      </w:pPr>
      <w:r>
        <w:t>21 December 2018</w:t>
      </w:r>
    </w:p>
    <w:p w14:paraId="26B5848B" w14:textId="477A8082" w:rsidR="00602832" w:rsidRPr="00220631" w:rsidRDefault="00602832" w:rsidP="00E71FC3">
      <w:pPr>
        <w:pStyle w:val="NoSpacing"/>
      </w:pPr>
      <w:r>
        <w:t>26 December 2023</w:t>
      </w:r>
    </w:p>
    <w:sectPr w:rsidR="00602832" w:rsidRPr="00220631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761016" w14:textId="77777777" w:rsidR="00220631" w:rsidRDefault="00220631" w:rsidP="00E71FC3">
      <w:pPr>
        <w:spacing w:after="0" w:line="240" w:lineRule="auto"/>
      </w:pPr>
      <w:r>
        <w:separator/>
      </w:r>
    </w:p>
  </w:endnote>
  <w:endnote w:type="continuationSeparator" w:id="0">
    <w:p w14:paraId="2E0A928B" w14:textId="77777777" w:rsidR="00220631" w:rsidRDefault="00220631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F652CE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5A1D65" w14:textId="77777777" w:rsidR="00220631" w:rsidRDefault="00220631" w:rsidP="00E71FC3">
      <w:pPr>
        <w:spacing w:after="0" w:line="240" w:lineRule="auto"/>
      </w:pPr>
      <w:r>
        <w:separator/>
      </w:r>
    </w:p>
  </w:footnote>
  <w:footnote w:type="continuationSeparator" w:id="0">
    <w:p w14:paraId="28ABA138" w14:textId="77777777" w:rsidR="00220631" w:rsidRDefault="00220631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0631"/>
    <w:rsid w:val="001A7C09"/>
    <w:rsid w:val="00220631"/>
    <w:rsid w:val="00577BD5"/>
    <w:rsid w:val="00602832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A33109"/>
  <w15:chartTrackingRefBased/>
  <w15:docId w15:val="{26BD4AAF-60FC-4995-BB56-8FFDA3D660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5</TotalTime>
  <Pages>1</Pages>
  <Words>56</Words>
  <Characters>323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2018-12-21T20:51:00Z</dcterms:created>
  <dcterms:modified xsi:type="dcterms:W3CDTF">2023-12-26T20:11:00Z</dcterms:modified>
</cp:coreProperties>
</file>